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64064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CRALL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1A107DB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79B739FE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38B286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256BDC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15A7C512" w14:textId="77777777" w:rsidR="00B248C3" w:rsidRDefault="00B248C3" w:rsidP="00B248C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03FF79D" w14:textId="77777777" w:rsidR="00B248C3" w:rsidRDefault="00B248C3" w:rsidP="00B248C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10B2518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9AC223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316B04E" w14:textId="77777777" w:rsidR="00B248C3" w:rsidRDefault="00B248C3" w:rsidP="00B248C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5 January 2023</w:t>
      </w:r>
    </w:p>
    <w:p w14:paraId="4A7FD3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00054" w14:textId="77777777" w:rsidR="00B248C3" w:rsidRDefault="00B248C3" w:rsidP="009139A6">
      <w:r>
        <w:separator/>
      </w:r>
    </w:p>
  </w:endnote>
  <w:endnote w:type="continuationSeparator" w:id="0">
    <w:p w14:paraId="55CD42BC" w14:textId="77777777" w:rsidR="00B248C3" w:rsidRDefault="00B248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49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AE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57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F5F70" w14:textId="77777777" w:rsidR="00B248C3" w:rsidRDefault="00B248C3" w:rsidP="009139A6">
      <w:r>
        <w:separator/>
      </w:r>
    </w:p>
  </w:footnote>
  <w:footnote w:type="continuationSeparator" w:id="0">
    <w:p w14:paraId="718785EF" w14:textId="77777777" w:rsidR="00B248C3" w:rsidRDefault="00B248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96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CB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C0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8C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48C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1B1A"/>
  <w15:chartTrackingRefBased/>
  <w15:docId w15:val="{D0E1D172-6F21-441A-9ED7-675C882C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2023-02-23T20:24:00Z</dcterms:created>
  <dcterms:modified xsi:type="dcterms:W3CDTF">2023-02-23T20:24:00Z</dcterms:modified>
</cp:coreProperties>
</file>